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8607D" w14:textId="2F0059DA" w:rsidR="006D6802" w:rsidRPr="00EE7D58" w:rsidRDefault="0099410B" w:rsidP="006D6802">
      <w:pPr>
        <w:pStyle w:val="Header"/>
        <w:tabs>
          <w:tab w:val="right" w:pos="9923"/>
          <w:tab w:val="right" w:pos="13323"/>
        </w:tabs>
        <w:rPr>
          <w:rFonts w:cs="Arial"/>
          <w:color w:val="000000"/>
          <w:sz w:val="20"/>
          <w:shd w:val="clear" w:color="auto" w:fill="FFFFFF"/>
          <w:lang w:val="en-US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EE7D58">
        <w:rPr>
          <w:rFonts w:cs="Arial"/>
          <w:sz w:val="22"/>
          <w:szCs w:val="22"/>
        </w:rPr>
        <w:t>3GPP TSG-RAN4 Meeting #</w:t>
      </w:r>
      <w:r w:rsidR="00FE0829" w:rsidRPr="00EE7D58">
        <w:rPr>
          <w:rFonts w:cs="Arial"/>
          <w:sz w:val="22"/>
          <w:szCs w:val="22"/>
        </w:rPr>
        <w:t>82</w:t>
      </w:r>
      <w:r w:rsidR="006D6802" w:rsidRPr="00EE7D58">
        <w:rPr>
          <w:rFonts w:cs="Arial"/>
          <w:sz w:val="22"/>
          <w:szCs w:val="24"/>
          <w:lang w:val="en-US"/>
        </w:rPr>
        <w:tab/>
      </w:r>
      <w:r w:rsidR="00C00193" w:rsidRPr="00EE7D58">
        <w:rPr>
          <w:rFonts w:cs="Arial"/>
          <w:sz w:val="22"/>
          <w:szCs w:val="24"/>
          <w:lang w:val="en-US"/>
        </w:rPr>
        <w:t>R4-</w:t>
      </w:r>
      <w:r w:rsidR="00344684">
        <w:rPr>
          <w:rFonts w:cs="Arial"/>
          <w:sz w:val="22"/>
          <w:szCs w:val="24"/>
          <w:lang w:val="en-US"/>
        </w:rPr>
        <w:t>1700840</w:t>
      </w:r>
    </w:p>
    <w:p w14:paraId="331A7BC5" w14:textId="77777777" w:rsidR="006D6802" w:rsidRPr="00EE7D58" w:rsidRDefault="00FE0829" w:rsidP="006D680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2"/>
          <w:szCs w:val="24"/>
          <w:lang w:eastAsia="zh-CN"/>
        </w:rPr>
      </w:pPr>
      <w:r w:rsidRPr="00EE7D58">
        <w:rPr>
          <w:rFonts w:eastAsia="SimSun"/>
          <w:sz w:val="22"/>
          <w:szCs w:val="24"/>
          <w:lang w:eastAsia="zh-CN"/>
        </w:rPr>
        <w:t>Athens</w:t>
      </w:r>
      <w:r w:rsidR="006D6802" w:rsidRPr="00EE7D58">
        <w:rPr>
          <w:rFonts w:eastAsia="SimSun"/>
          <w:sz w:val="22"/>
          <w:szCs w:val="24"/>
          <w:lang w:val="pt-BR" w:eastAsia="zh-CN"/>
        </w:rPr>
        <w:t xml:space="preserve">, </w:t>
      </w:r>
      <w:r w:rsidRPr="00EE7D58">
        <w:rPr>
          <w:rFonts w:eastAsia="SimSun"/>
          <w:sz w:val="22"/>
          <w:szCs w:val="24"/>
          <w:lang w:val="pt-BR" w:eastAsia="zh-CN"/>
        </w:rPr>
        <w:t>Greece</w:t>
      </w:r>
      <w:r w:rsidR="006D6802" w:rsidRPr="00EE7D58">
        <w:rPr>
          <w:rFonts w:eastAsia="SimSun"/>
          <w:sz w:val="22"/>
          <w:szCs w:val="24"/>
          <w:lang w:val="pt-BR" w:eastAsia="zh-CN"/>
        </w:rPr>
        <w:t xml:space="preserve">, </w:t>
      </w:r>
      <w:r w:rsidRPr="00EE7D58">
        <w:rPr>
          <w:rFonts w:eastAsia="SimSun"/>
          <w:sz w:val="22"/>
          <w:szCs w:val="24"/>
          <w:lang w:val="pt-BR" w:eastAsia="zh-CN"/>
        </w:rPr>
        <w:t>February</w:t>
      </w:r>
      <w:r w:rsidR="00DE7DB5" w:rsidRPr="00EE7D58">
        <w:rPr>
          <w:rFonts w:eastAsia="SimSun"/>
          <w:sz w:val="22"/>
          <w:szCs w:val="24"/>
          <w:lang w:val="pt-BR" w:eastAsia="zh-CN"/>
        </w:rPr>
        <w:t xml:space="preserve"> 13-17</w:t>
      </w:r>
      <w:r w:rsidRPr="00EE7D58">
        <w:rPr>
          <w:sz w:val="22"/>
          <w:szCs w:val="24"/>
          <w:lang w:eastAsia="ja-JP"/>
        </w:rPr>
        <w:t>, 2017</w:t>
      </w:r>
    </w:p>
    <w:p w14:paraId="1A0AFEAC" w14:textId="77777777"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14:paraId="32D8D89D" w14:textId="765CCE81"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1F3E82" w:rsidRPr="001F3E82">
        <w:rPr>
          <w:rFonts w:ascii="Arial" w:hAnsi="Arial" w:cs="Arial"/>
          <w:color w:val="000000"/>
        </w:rPr>
        <w:t xml:space="preserve">Reply </w:t>
      </w:r>
      <w:r w:rsidR="00640F16" w:rsidRPr="00640F16">
        <w:rPr>
          <w:rFonts w:ascii="Arial" w:hAnsi="Arial" w:cs="Arial"/>
          <w:color w:val="000000"/>
        </w:rPr>
        <w:t xml:space="preserve">LS </w:t>
      </w:r>
      <w:r w:rsidR="00533666">
        <w:rPr>
          <w:rFonts w:ascii="Arial" w:hAnsi="Arial" w:cs="Arial"/>
          <w:color w:val="000000"/>
        </w:rPr>
        <w:t xml:space="preserve">to RAN1 on </w:t>
      </w:r>
      <w:r w:rsidR="00533666">
        <w:rPr>
          <w:rFonts w:ascii="Arial" w:hAnsi="Arial" w:cs="Arial"/>
          <w:bCs/>
        </w:rPr>
        <w:t>possible RF impacts related to sPUSCH design</w:t>
      </w:r>
    </w:p>
    <w:p w14:paraId="43FAC77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FE0829">
        <w:rPr>
          <w:rFonts w:ascii="Arial" w:hAnsi="Arial" w:cs="Arial"/>
          <w:bCs/>
          <w:color w:val="000000"/>
          <w:lang w:eastAsia="ja-JP"/>
        </w:rPr>
        <w:t>5</w:t>
      </w:r>
    </w:p>
    <w:p w14:paraId="06C3F90E" w14:textId="77777777"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256F66">
        <w:rPr>
          <w:rFonts w:ascii="Arial" w:hAnsi="Arial" w:cs="Arial"/>
          <w:bCs/>
          <w:color w:val="000000"/>
        </w:rPr>
        <w:t>LTE_sTTIandPT</w:t>
      </w:r>
    </w:p>
    <w:p w14:paraId="27363E1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6F9C8EE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14:paraId="179E4FF8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1F3E82">
        <w:rPr>
          <w:rFonts w:ascii="Arial" w:eastAsia="Malgun Gothic" w:hAnsi="Arial" w:cs="Arial"/>
          <w:bCs/>
          <w:color w:val="000000"/>
          <w:lang w:eastAsia="ko-KR"/>
        </w:rPr>
        <w:t>1</w:t>
      </w:r>
    </w:p>
    <w:p w14:paraId="2F6E9A16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411A1249" w14:textId="77777777"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14:paraId="203C61A0" w14:textId="77777777"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FE0829">
        <w:rPr>
          <w:rFonts w:cs="Arial"/>
          <w:b/>
          <w:bCs/>
          <w:color w:val="000000"/>
          <w:sz w:val="20"/>
          <w:lang w:val="fi-FI"/>
        </w:rPr>
        <w:t>Dominique Everaere</w:t>
      </w:r>
    </w:p>
    <w:p w14:paraId="4779E834" w14:textId="77777777"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hyperlink r:id="rId8" w:history="1">
        <w:r w:rsidR="00FE0829" w:rsidRPr="00EE7D58">
          <w:rPr>
            <w:rStyle w:val="Hyperlink"/>
            <w:rFonts w:cs="Arial"/>
            <w:b/>
            <w:bCs/>
            <w:lang w:val="fi-FI"/>
          </w:rPr>
          <w:t>dominique.everaere@</w:t>
        </w:r>
        <w:r w:rsidR="001F3E82" w:rsidRPr="00EE7D58">
          <w:rPr>
            <w:rStyle w:val="Hyperlink"/>
            <w:rFonts w:cs="Arial"/>
            <w:b/>
            <w:bCs/>
            <w:lang w:val="fi-FI" w:eastAsia="ko-KR"/>
          </w:rPr>
          <w:t>ericsson.com</w:t>
        </w:r>
      </w:hyperlink>
    </w:p>
    <w:p w14:paraId="2ACDEBC2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14:paraId="38DA354A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14:paraId="263B1A1F" w14:textId="77777777"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14:paraId="4465E09E" w14:textId="77777777"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14:paraId="1366E092" w14:textId="77777777" w:rsidR="001F3E82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would like to </w:t>
      </w:r>
      <w:r w:rsidR="00A32846">
        <w:rPr>
          <w:sz w:val="22"/>
          <w:szCs w:val="22"/>
          <w:lang w:eastAsia="ko-KR"/>
        </w:rPr>
        <w:t>thank</w:t>
      </w:r>
      <w:r>
        <w:rPr>
          <w:sz w:val="22"/>
          <w:szCs w:val="22"/>
          <w:lang w:eastAsia="ko-KR"/>
        </w:rPr>
        <w:t xml:space="preserve"> RAN1 </w:t>
      </w:r>
      <w:r w:rsidR="001A3E54">
        <w:rPr>
          <w:sz w:val="22"/>
          <w:szCs w:val="22"/>
          <w:lang w:eastAsia="ko-KR"/>
        </w:rPr>
        <w:t>for</w:t>
      </w:r>
      <w:r w:rsidR="00FE0829">
        <w:rPr>
          <w:sz w:val="22"/>
          <w:szCs w:val="22"/>
          <w:lang w:eastAsia="ko-KR"/>
        </w:rPr>
        <w:t xml:space="preserve"> the questions in R1-1613334</w:t>
      </w:r>
      <w:r>
        <w:rPr>
          <w:sz w:val="22"/>
          <w:szCs w:val="22"/>
          <w:lang w:eastAsia="ko-KR"/>
        </w:rPr>
        <w:t xml:space="preserve"> regarding the</w:t>
      </w:r>
      <w:r w:rsidR="00FE0829">
        <w:rPr>
          <w:sz w:val="22"/>
          <w:szCs w:val="22"/>
          <w:lang w:eastAsia="ko-KR"/>
        </w:rPr>
        <w:t xml:space="preserve"> possible RF impacts related to sPUSCH design</w:t>
      </w:r>
      <w:r>
        <w:rPr>
          <w:sz w:val="22"/>
          <w:szCs w:val="22"/>
          <w:lang w:eastAsia="ko-KR"/>
        </w:rPr>
        <w:t>.</w:t>
      </w:r>
    </w:p>
    <w:p w14:paraId="6CC20C57" w14:textId="77777777" w:rsidR="00DC4F08" w:rsidRDefault="001F3E82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After discussing the issue in RAN4, we have the following </w:t>
      </w:r>
      <w:r w:rsidR="00DC4F08">
        <w:rPr>
          <w:sz w:val="22"/>
          <w:szCs w:val="22"/>
          <w:lang w:eastAsia="ko-KR"/>
        </w:rPr>
        <w:t>answers to the questions:</w:t>
      </w:r>
    </w:p>
    <w:p w14:paraId="6B60547F" w14:textId="77777777" w:rsidR="006E64AB" w:rsidRDefault="006E64AB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 </w:t>
      </w:r>
    </w:p>
    <w:p w14:paraId="699685BE" w14:textId="77777777" w:rsidR="00DC4F08" w:rsidRPr="00DC4F08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 w:rsidR="000A78B9">
        <w:rPr>
          <w:i/>
          <w:sz w:val="22"/>
          <w:szCs w:val="22"/>
          <w:lang w:eastAsia="ko-KR"/>
        </w:rPr>
        <w:t>If there is any RF impacts that would degrade sPUSCH demodulation performance when having shared DMRS symbols in between 2 sTTIs but using different output power levels?</w:t>
      </w:r>
    </w:p>
    <w:p w14:paraId="4E95C2BB" w14:textId="4D460AB2" w:rsidR="006405E7" w:rsidRDefault="00DC4F08" w:rsidP="006405E7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A1: </w:t>
      </w:r>
      <w:r w:rsidR="00652672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 </w:t>
      </w:r>
      <w:r w:rsidR="000222E0">
        <w:rPr>
          <w:sz w:val="22"/>
          <w:szCs w:val="22"/>
          <w:lang w:eastAsia="ko-KR"/>
        </w:rPr>
        <w:t>To guaranty</w:t>
      </w:r>
      <w:bookmarkStart w:id="13" w:name="_GoBack"/>
      <w:bookmarkEnd w:id="13"/>
      <w:r w:rsidR="00454CDA">
        <w:rPr>
          <w:sz w:val="22"/>
          <w:szCs w:val="22"/>
          <w:lang w:eastAsia="ko-KR"/>
        </w:rPr>
        <w:t xml:space="preserve"> performance, both sTTIs should have same ouput power when sharing DMRS symbols.</w:t>
      </w:r>
    </w:p>
    <w:p w14:paraId="625C71AC" w14:textId="77777777" w:rsidR="000A78B9" w:rsidRPr="00DC4F08" w:rsidRDefault="000A78B9" w:rsidP="000A78B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>
        <w:rPr>
          <w:i/>
          <w:sz w:val="22"/>
          <w:szCs w:val="22"/>
          <w:lang w:eastAsia="ko-KR"/>
        </w:rPr>
        <w:t>If there is any RF impacts that would degrade sPUSCH demodulation performance when having shared DMRS symbols in between 2 sTTIs but using differentbadnwidth allocations?</w:t>
      </w:r>
    </w:p>
    <w:p w14:paraId="0F81C95A" w14:textId="6EEB4014" w:rsidR="008C3FDE" w:rsidRDefault="00617C07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A2: </w:t>
      </w:r>
      <w:r w:rsidR="000222E0">
        <w:rPr>
          <w:sz w:val="22"/>
          <w:szCs w:val="22"/>
          <w:lang w:eastAsia="ko-KR"/>
        </w:rPr>
        <w:t>To guaranty</w:t>
      </w:r>
      <w:r w:rsidR="00454CDA">
        <w:rPr>
          <w:sz w:val="22"/>
          <w:szCs w:val="22"/>
          <w:lang w:eastAsia="ko-KR"/>
        </w:rPr>
        <w:t xml:space="preserve"> performance, both sTTIs should have same bandwidth allocation when sharing DMRS symbols.</w:t>
      </w:r>
    </w:p>
    <w:p w14:paraId="01162A76" w14:textId="77777777" w:rsidR="000A78B9" w:rsidRPr="00DC4F08" w:rsidRDefault="000A78B9" w:rsidP="000A78B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>
        <w:rPr>
          <w:i/>
          <w:sz w:val="22"/>
          <w:szCs w:val="22"/>
          <w:lang w:eastAsia="ko-KR"/>
        </w:rPr>
        <w:t>If there is any RF impacts that would degrade sPUSCH demodulation performance when allocating DMRS symbol(s) non-contiguously in time?</w:t>
      </w:r>
    </w:p>
    <w:p w14:paraId="4A679D26" w14:textId="0DA7D1BC" w:rsidR="005668C6" w:rsidRPr="00FA00DC" w:rsidRDefault="00E74DD8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A3: </w:t>
      </w:r>
      <w:r>
        <w:rPr>
          <w:rFonts w:hint="eastAsia"/>
          <w:sz w:val="22"/>
          <w:szCs w:val="22"/>
          <w:lang w:eastAsia="ko-KR"/>
        </w:rPr>
        <w:t xml:space="preserve">  </w:t>
      </w:r>
      <w:r w:rsidR="00454CDA">
        <w:rPr>
          <w:sz w:val="22"/>
          <w:szCs w:val="22"/>
          <w:lang w:eastAsia="ko-KR"/>
        </w:rPr>
        <w:t xml:space="preserve">This would need further investigations in RAN4. A new </w:t>
      </w:r>
      <w:r w:rsidR="004A1C33">
        <w:rPr>
          <w:sz w:val="22"/>
          <w:szCs w:val="22"/>
          <w:lang w:eastAsia="ko-KR"/>
        </w:rPr>
        <w:t xml:space="preserve">UE </w:t>
      </w:r>
      <w:r w:rsidR="00454CDA">
        <w:rPr>
          <w:sz w:val="22"/>
          <w:szCs w:val="22"/>
          <w:lang w:eastAsia="ko-KR"/>
        </w:rPr>
        <w:t xml:space="preserve">requirement </w:t>
      </w:r>
      <w:r w:rsidR="004A1C33">
        <w:rPr>
          <w:sz w:val="22"/>
          <w:szCs w:val="22"/>
          <w:lang w:eastAsia="ko-KR"/>
        </w:rPr>
        <w:t>(</w:t>
      </w:r>
      <w:r w:rsidR="004A1C33">
        <w:rPr>
          <w:sz w:val="22"/>
          <w:szCs w:val="22"/>
          <w:lang w:eastAsia="ko-KR"/>
        </w:rPr>
        <w:t>phase discontinuity</w:t>
      </w:r>
      <w:r w:rsidR="004A1C33">
        <w:rPr>
          <w:sz w:val="22"/>
          <w:szCs w:val="22"/>
          <w:lang w:eastAsia="ko-KR"/>
        </w:rPr>
        <w:t xml:space="preserve">) </w:t>
      </w:r>
      <w:r w:rsidR="00454CDA">
        <w:rPr>
          <w:sz w:val="22"/>
          <w:szCs w:val="22"/>
          <w:lang w:eastAsia="ko-KR"/>
        </w:rPr>
        <w:t>should be specified.</w:t>
      </w:r>
    </w:p>
    <w:p w14:paraId="0404A210" w14:textId="77777777" w:rsidR="00FE04D6" w:rsidRDefault="00FE04D6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</w:p>
    <w:p w14:paraId="40C9E3EE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14:paraId="1C39EA12" w14:textId="77777777" w:rsidR="00C93297" w:rsidRPr="00E34718" w:rsidRDefault="008A055F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zh-CN"/>
        </w:rPr>
        <w:t>RAN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="00C93297"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0087">
        <w:rPr>
          <w:rFonts w:ascii="Times New Roman" w:hAnsi="Times New Roman"/>
          <w:sz w:val="22"/>
          <w:szCs w:val="22"/>
          <w:lang w:eastAsia="zh-CN"/>
        </w:rPr>
        <w:t xml:space="preserve">asks RAN1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to </w:t>
      </w:r>
      <w:r>
        <w:rPr>
          <w:rFonts w:ascii="Times New Roman" w:hAnsi="Times New Roman"/>
          <w:sz w:val="22"/>
          <w:szCs w:val="22"/>
          <w:lang w:eastAsia="ko-KR"/>
        </w:rPr>
        <w:t>consider</w:t>
      </w:r>
      <w:r w:rsidR="00B40087">
        <w:rPr>
          <w:rFonts w:ascii="Times New Roman" w:hAnsi="Times New Roman"/>
          <w:sz w:val="22"/>
          <w:szCs w:val="22"/>
          <w:lang w:eastAsia="ko-KR"/>
        </w:rPr>
        <w:t xml:space="preserve"> above answers in their evaluation.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74D56863" w14:textId="77777777"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14:paraId="3A12927B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58A3D8A" w14:textId="77777777" w:rsidR="00E513D0" w:rsidRPr="00FE0829" w:rsidRDefault="00E513D0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FE0829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 w:rsidRPr="00FE0829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FE0829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 w:rsidR="00FE0829" w:rsidRPr="00FE0829">
        <w:rPr>
          <w:rFonts w:ascii="Arial" w:eastAsia="Malgun Gothic" w:hAnsi="Arial" w:cs="Arial"/>
          <w:bCs/>
          <w:color w:val="000000"/>
          <w:lang w:val="en-US" w:eastAsia="ko-KR"/>
        </w:rPr>
        <w:t>82b</w:t>
      </w:r>
      <w:r w:rsidRPr="00FE0829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FE0829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E0829" w:rsidRPr="00FE0829">
        <w:rPr>
          <w:rFonts w:ascii="Arial" w:eastAsia="Malgun Gothic" w:hAnsi="Arial" w:cs="Arial"/>
          <w:bCs/>
          <w:color w:val="000000"/>
          <w:lang w:val="en-US" w:eastAsia="ko-KR"/>
        </w:rPr>
        <w:t>April 3-7</w:t>
      </w:r>
      <w:r w:rsidRPr="00FE0829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5C4A9D" w:rsidRPr="00FE0829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="005C4A9D" w:rsidRPr="00FE0829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="00FE0829" w:rsidRPr="00FE0829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E0829" w:rsidRPr="00FE0829">
        <w:rPr>
          <w:rFonts w:ascii="Arial" w:eastAsia="Malgun Gothic" w:hAnsi="Arial" w:cs="Arial"/>
          <w:bCs/>
          <w:color w:val="000000"/>
          <w:lang w:val="en-US" w:eastAsia="ko-KR"/>
        </w:rPr>
        <w:tab/>
        <w:t>S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pokane, USA</w:t>
      </w:r>
    </w:p>
    <w:p w14:paraId="5367D490" w14:textId="77777777" w:rsidR="0099410B" w:rsidRPr="0099410B" w:rsidRDefault="0099410B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83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May 15-19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Hangzhou, China</w:t>
      </w:r>
    </w:p>
    <w:p w14:paraId="515274D9" w14:textId="77777777" w:rsidR="0099410B" w:rsidRPr="0099410B" w:rsidRDefault="0099410B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</w:p>
    <w:sectPr w:rsidR="0099410B" w:rsidRPr="0099410B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5FF30" w14:textId="77777777" w:rsidR="00D67C6B" w:rsidRDefault="00D67C6B">
      <w:r>
        <w:separator/>
      </w:r>
    </w:p>
  </w:endnote>
  <w:endnote w:type="continuationSeparator" w:id="0">
    <w:p w14:paraId="01B57DB8" w14:textId="77777777" w:rsidR="00D67C6B" w:rsidRDefault="00D6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159FA" w14:textId="77777777"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E7E2B" w14:textId="77777777" w:rsidR="00D67C6B" w:rsidRDefault="00D67C6B">
      <w:r>
        <w:separator/>
      </w:r>
    </w:p>
  </w:footnote>
  <w:footnote w:type="continuationSeparator" w:id="0">
    <w:p w14:paraId="71EB8E80" w14:textId="77777777" w:rsidR="00D67C6B" w:rsidRDefault="00D67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342"/>
    <w:rsid w:val="00003252"/>
    <w:rsid w:val="00004E6B"/>
    <w:rsid w:val="00007CEC"/>
    <w:rsid w:val="0001085F"/>
    <w:rsid w:val="0001165E"/>
    <w:rsid w:val="0001492E"/>
    <w:rsid w:val="00016606"/>
    <w:rsid w:val="000222E0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3D9F"/>
    <w:rsid w:val="000A78B9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C7C5C"/>
    <w:rsid w:val="001D27C1"/>
    <w:rsid w:val="001E20ED"/>
    <w:rsid w:val="001E3A61"/>
    <w:rsid w:val="001F13D0"/>
    <w:rsid w:val="001F2573"/>
    <w:rsid w:val="001F3E82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6F66"/>
    <w:rsid w:val="002577AE"/>
    <w:rsid w:val="00262CEA"/>
    <w:rsid w:val="00267CF4"/>
    <w:rsid w:val="002709C3"/>
    <w:rsid w:val="0027714C"/>
    <w:rsid w:val="00282213"/>
    <w:rsid w:val="00290B17"/>
    <w:rsid w:val="00293792"/>
    <w:rsid w:val="00294208"/>
    <w:rsid w:val="00294FBD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4684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4006A3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4CDA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1C33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666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6060"/>
    <w:rsid w:val="005668C6"/>
    <w:rsid w:val="00566AD7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B23"/>
    <w:rsid w:val="005C4A9D"/>
    <w:rsid w:val="005C5E98"/>
    <w:rsid w:val="005D0A1A"/>
    <w:rsid w:val="005D218B"/>
    <w:rsid w:val="005D5842"/>
    <w:rsid w:val="005D5C0F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49E"/>
    <w:rsid w:val="009A155B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2846"/>
    <w:rsid w:val="00A36E98"/>
    <w:rsid w:val="00A37EFD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44D4"/>
    <w:rsid w:val="00AF4CF5"/>
    <w:rsid w:val="00AF6E67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76955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AEE"/>
    <w:rsid w:val="00BF735D"/>
    <w:rsid w:val="00C00193"/>
    <w:rsid w:val="00C0259E"/>
    <w:rsid w:val="00C04137"/>
    <w:rsid w:val="00C12867"/>
    <w:rsid w:val="00C12ECE"/>
    <w:rsid w:val="00C15619"/>
    <w:rsid w:val="00C15C92"/>
    <w:rsid w:val="00C15FBF"/>
    <w:rsid w:val="00C16F19"/>
    <w:rsid w:val="00C2092A"/>
    <w:rsid w:val="00C252BD"/>
    <w:rsid w:val="00C33573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3E3F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0472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67C6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E7DB5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E7D58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1A23"/>
    <w:rsid w:val="00FD72F6"/>
    <w:rsid w:val="00FD7BD0"/>
    <w:rsid w:val="00FE04D6"/>
    <w:rsid w:val="00FE050F"/>
    <w:rsid w:val="00FE0829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46B9B"/>
  <w15:docId w15:val="{4DCA5DF4-D228-47FE-9034-184482CD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csson.com?subject=LS%20Reply%20to%20R1-16133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Dominique Everaere</cp:lastModifiedBy>
  <cp:revision>15</cp:revision>
  <cp:lastPrinted>2011-11-07T02:11:00Z</cp:lastPrinted>
  <dcterms:created xsi:type="dcterms:W3CDTF">2017-01-16T15:33:00Z</dcterms:created>
  <dcterms:modified xsi:type="dcterms:W3CDTF">2017-02-03T10:32:00Z</dcterms:modified>
</cp:coreProperties>
</file>